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6F8B8" w14:textId="77777777" w:rsidR="008F143C" w:rsidRPr="00C064DF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9B08775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4495A77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203B3B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488D2285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69722B38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Surrey, </w:t>
      </w:r>
    </w:p>
    <w:p w14:paraId="5BF0FA8E" w14:textId="77777777" w:rsidR="008F143C" w:rsidRDefault="008F143C" w:rsidP="008F143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except ecclesiastical persons, the two fifteenths and two tenths granted to the King at the last Parliament.   (C.F.R. 1399-1405 p.284)</w:t>
      </w:r>
    </w:p>
    <w:p w14:paraId="46C8F30D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6210EEB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D461500" w14:textId="77777777" w:rsidR="008F143C" w:rsidRDefault="008F143C" w:rsidP="008F143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631763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4DF09" w14:textId="77777777" w:rsidR="008F143C" w:rsidRDefault="008F143C" w:rsidP="009139A6">
      <w:r>
        <w:separator/>
      </w:r>
    </w:p>
  </w:endnote>
  <w:endnote w:type="continuationSeparator" w:id="0">
    <w:p w14:paraId="2318F7D5" w14:textId="77777777" w:rsidR="008F143C" w:rsidRDefault="008F14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F6C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097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C9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E1E1" w14:textId="77777777" w:rsidR="008F143C" w:rsidRDefault="008F143C" w:rsidP="009139A6">
      <w:r>
        <w:separator/>
      </w:r>
    </w:p>
  </w:footnote>
  <w:footnote w:type="continuationSeparator" w:id="0">
    <w:p w14:paraId="06A95774" w14:textId="77777777" w:rsidR="008F143C" w:rsidRDefault="008F14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E7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2E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79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43C"/>
    <w:rsid w:val="000666E0"/>
    <w:rsid w:val="002510B7"/>
    <w:rsid w:val="005C130B"/>
    <w:rsid w:val="00826F5C"/>
    <w:rsid w:val="008F143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D6D3E"/>
  <w15:chartTrackingRefBased/>
  <w15:docId w15:val="{E7A73F9A-4CB1-42BC-8950-0E916DCE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2021-07-30T15:22:00Z</dcterms:created>
  <dcterms:modified xsi:type="dcterms:W3CDTF">2021-07-30T15:22:00Z</dcterms:modified>
</cp:coreProperties>
</file>